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078"/>
        <w:gridCol w:w="5343"/>
      </w:tblGrid>
      <w:tr w:rsidR="00602393" w:rsidTr="00E30E83">
        <w:trPr>
          <w:trHeight w:val="1157"/>
        </w:trPr>
        <w:tc>
          <w:tcPr>
            <w:tcW w:w="5078" w:type="dxa"/>
            <w:vMerge w:val="restart"/>
            <w:shd w:val="clear" w:color="auto" w:fill="FFFFFF"/>
          </w:tcPr>
          <w:p w:rsidR="00602393" w:rsidRPr="00F101D1" w:rsidRDefault="00602393" w:rsidP="00FC0E53">
            <w:pPr>
              <w:ind w:right="28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02393" w:rsidRDefault="00602393" w:rsidP="00E30E83">
            <w:pPr>
              <w:tabs>
                <w:tab w:val="left" w:pos="3400"/>
              </w:tabs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602393" w:rsidRDefault="00602393" w:rsidP="00E30E83">
            <w:pPr>
              <w:tabs>
                <w:tab w:val="left" w:pos="3400"/>
              </w:tabs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602393" w:rsidRDefault="00602393" w:rsidP="00E30E83">
            <w:pPr>
              <w:tabs>
                <w:tab w:val="left" w:pos="3400"/>
              </w:tabs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602393" w:rsidRDefault="00602393" w:rsidP="00E30E83">
            <w:pPr>
              <w:tabs>
                <w:tab w:val="left" w:pos="3400"/>
              </w:tabs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602393" w:rsidRDefault="00602393" w:rsidP="00E30E83">
            <w:pPr>
              <w:tabs>
                <w:tab w:val="left" w:pos="3400"/>
              </w:tabs>
              <w:outlineLvl w:val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Российская</w:t>
            </w:r>
            <w:r>
              <w:rPr>
                <w:rFonts w:cs="Vladimir Script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Федерация</w:t>
            </w:r>
          </w:p>
          <w:p w:rsidR="00602393" w:rsidRDefault="00602393" w:rsidP="00E30E83">
            <w:pPr>
              <w:tabs>
                <w:tab w:val="left" w:pos="5520"/>
              </w:tabs>
              <w:outlineLvl w:val="0"/>
              <w:rPr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Администрация</w:t>
            </w:r>
            <w:r>
              <w:rPr>
                <w:rFonts w:cs="Vladimir Script"/>
                <w:b/>
                <w:sz w:val="32"/>
                <w:szCs w:val="32"/>
              </w:rPr>
              <w:tab/>
            </w:r>
            <w:r>
              <w:rPr>
                <w:sz w:val="28"/>
                <w:szCs w:val="28"/>
              </w:rPr>
              <w:t xml:space="preserve"> </w:t>
            </w:r>
          </w:p>
          <w:p w:rsidR="00602393" w:rsidRDefault="00602393" w:rsidP="00E30E83">
            <w:pPr>
              <w:tabs>
                <w:tab w:val="left" w:pos="3400"/>
                <w:tab w:val="left" w:pos="5520"/>
              </w:tabs>
              <w:outlineLvl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Юрьевского</w:t>
            </w:r>
            <w:r>
              <w:rPr>
                <w:rFonts w:cs="Vladimir Script"/>
                <w:b/>
                <w:sz w:val="32"/>
                <w:szCs w:val="32"/>
              </w:rPr>
              <w:t xml:space="preserve">                              </w:t>
            </w:r>
          </w:p>
          <w:p w:rsidR="00602393" w:rsidRDefault="00602393" w:rsidP="00E30E83">
            <w:pPr>
              <w:tabs>
                <w:tab w:val="left" w:pos="552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сельсовета</w:t>
            </w:r>
            <w:r>
              <w:rPr>
                <w:rFonts w:cs="Vladimir Script"/>
                <w:b/>
                <w:sz w:val="32"/>
                <w:szCs w:val="32"/>
              </w:rPr>
              <w:tab/>
            </w:r>
          </w:p>
          <w:p w:rsidR="00602393" w:rsidRDefault="00602393" w:rsidP="00E30E83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ascii="Times New Roman" w:hAnsi="Times New Roman"/>
                <w:sz w:val="18"/>
                <w:szCs w:val="18"/>
              </w:rPr>
              <w:t>Боготольского</w:t>
            </w:r>
            <w:r>
              <w:rPr>
                <w:rFonts w:cs="Vladimir Script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</w:rPr>
              <w:t>района</w:t>
            </w:r>
          </w:p>
          <w:p w:rsidR="00602393" w:rsidRDefault="00602393" w:rsidP="00E30E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</w:t>
            </w:r>
            <w:r>
              <w:rPr>
                <w:rFonts w:ascii="Times New Roman" w:hAnsi="Times New Roman"/>
                <w:sz w:val="18"/>
                <w:szCs w:val="18"/>
              </w:rPr>
              <w:t>Красноярского</w:t>
            </w:r>
            <w:r>
              <w:rPr>
                <w:rFonts w:cs="Vladimir Script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</w:rPr>
              <w:t>края</w:t>
            </w:r>
          </w:p>
          <w:p w:rsidR="00602393" w:rsidRDefault="00602393" w:rsidP="00E30E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Pr="00E30E83">
              <w:rPr>
                <w:sz w:val="18"/>
                <w:szCs w:val="18"/>
              </w:rPr>
              <w:t xml:space="preserve">662007, </w:t>
            </w:r>
            <w:r w:rsidRPr="00E30E83">
              <w:rPr>
                <w:rFonts w:ascii="Times New Roman" w:hAnsi="Times New Roman"/>
                <w:sz w:val="18"/>
                <w:szCs w:val="18"/>
              </w:rPr>
              <w:t>с</w:t>
            </w:r>
            <w:r w:rsidRPr="00E30E83">
              <w:rPr>
                <w:rFonts w:cs="Vladimir Script"/>
                <w:sz w:val="18"/>
                <w:szCs w:val="18"/>
              </w:rPr>
              <w:t xml:space="preserve">. </w:t>
            </w:r>
            <w:r w:rsidRPr="00E30E83">
              <w:rPr>
                <w:rFonts w:ascii="Times New Roman" w:hAnsi="Times New Roman"/>
                <w:sz w:val="18"/>
                <w:szCs w:val="18"/>
              </w:rPr>
              <w:t>Юрьевка</w:t>
            </w:r>
          </w:p>
          <w:p w:rsidR="00602393" w:rsidRPr="00E30E83" w:rsidRDefault="00602393" w:rsidP="00E30E83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ул. Центральная 88</w:t>
            </w:r>
          </w:p>
          <w:p w:rsidR="00602393" w:rsidRPr="00E30E83" w:rsidRDefault="00602393" w:rsidP="00E30E83">
            <w:pPr>
              <w:rPr>
                <w:sz w:val="18"/>
                <w:szCs w:val="18"/>
              </w:rPr>
            </w:pPr>
            <w:r w:rsidRPr="00E30E83">
              <w:rPr>
                <w:sz w:val="18"/>
                <w:szCs w:val="18"/>
              </w:rPr>
              <w:t xml:space="preserve">         </w:t>
            </w:r>
            <w:r w:rsidRPr="00E30E83">
              <w:rPr>
                <w:rFonts w:ascii="Times New Roman" w:hAnsi="Times New Roman"/>
                <w:sz w:val="18"/>
                <w:szCs w:val="18"/>
              </w:rPr>
              <w:t>Тел</w:t>
            </w:r>
            <w:r w:rsidRPr="00E30E83">
              <w:rPr>
                <w:rFonts w:cs="Vladimir Script"/>
                <w:sz w:val="18"/>
                <w:szCs w:val="18"/>
              </w:rPr>
              <w:t xml:space="preserve">. 38-396;  3-30;  3-21                               </w:t>
            </w:r>
            <w:r w:rsidRPr="00E30E83">
              <w:rPr>
                <w:sz w:val="18"/>
                <w:szCs w:val="18"/>
              </w:rPr>
              <w:t xml:space="preserve">          </w:t>
            </w:r>
          </w:p>
          <w:p w:rsidR="00602393" w:rsidRDefault="00602393" w:rsidP="00E30E83">
            <w:pPr>
              <w:rPr>
                <w:sz w:val="18"/>
                <w:szCs w:val="18"/>
              </w:rPr>
            </w:pPr>
            <w:r w:rsidRPr="00E30E83">
              <w:rPr>
                <w:sz w:val="18"/>
                <w:szCs w:val="18"/>
              </w:rPr>
              <w:t>____________</w:t>
            </w:r>
            <w:r w:rsidRPr="00E30E83">
              <w:rPr>
                <w:rFonts w:ascii="Times New Roman" w:hAnsi="Times New Roman"/>
                <w:sz w:val="18"/>
                <w:szCs w:val="18"/>
              </w:rPr>
              <w:t>№</w:t>
            </w:r>
            <w:r w:rsidRPr="00E30E83">
              <w:rPr>
                <w:rFonts w:cs="Vladimir Script"/>
                <w:sz w:val="18"/>
                <w:szCs w:val="18"/>
              </w:rPr>
              <w:t>__________</w:t>
            </w:r>
          </w:p>
          <w:p w:rsidR="00602393" w:rsidRDefault="00602393" w:rsidP="00E30E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</w:rPr>
              <w:t>На</w:t>
            </w:r>
            <w:r>
              <w:rPr>
                <w:rFonts w:cs="Vladimir Script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cs="Vladimir Script"/>
                <w:sz w:val="18"/>
                <w:szCs w:val="18"/>
              </w:rPr>
              <w:t>________________</w:t>
            </w:r>
          </w:p>
          <w:p w:rsidR="00602393" w:rsidRPr="00F101D1" w:rsidRDefault="00602393" w:rsidP="00A63E0A">
            <w:pPr>
              <w:ind w:right="282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43" w:type="dxa"/>
            <w:shd w:val="clear" w:color="auto" w:fill="FFFFFF"/>
          </w:tcPr>
          <w:p w:rsidR="00602393" w:rsidRPr="00F101D1" w:rsidRDefault="00602393" w:rsidP="00FC0E53">
            <w:pPr>
              <w:ind w:right="282" w:firstLine="72"/>
              <w:jc w:val="center"/>
              <w:rPr>
                <w:rFonts w:ascii="Times New Roman" w:hAnsi="Times New Roman"/>
              </w:rPr>
            </w:pPr>
          </w:p>
        </w:tc>
      </w:tr>
      <w:tr w:rsidR="00602393" w:rsidTr="00E30E83">
        <w:trPr>
          <w:trHeight w:val="3180"/>
        </w:trPr>
        <w:tc>
          <w:tcPr>
            <w:tcW w:w="5078" w:type="dxa"/>
            <w:vMerge/>
            <w:shd w:val="clear" w:color="auto" w:fill="FFFFFF"/>
          </w:tcPr>
          <w:p w:rsidR="00602393" w:rsidRPr="00F101D1" w:rsidRDefault="00602393" w:rsidP="00FC0E53">
            <w:pPr>
              <w:ind w:right="282"/>
              <w:jc w:val="center"/>
              <w:rPr>
                <w:sz w:val="16"/>
              </w:rPr>
            </w:pPr>
          </w:p>
        </w:tc>
        <w:tc>
          <w:tcPr>
            <w:tcW w:w="5343" w:type="dxa"/>
            <w:shd w:val="clear" w:color="auto" w:fill="FFFFFF"/>
          </w:tcPr>
          <w:p w:rsidR="00602393" w:rsidRPr="0087550E" w:rsidRDefault="00602393" w:rsidP="00FC0E53">
            <w:pPr>
              <w:ind w:right="28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Председателю  Юрьевского сельского</w:t>
            </w:r>
            <w:r w:rsidRPr="0087550E">
              <w:rPr>
                <w:rFonts w:ascii="Times New Roman" w:hAnsi="Times New Roman"/>
                <w:bCs/>
                <w:sz w:val="28"/>
                <w:szCs w:val="28"/>
              </w:rPr>
              <w:t xml:space="preserve"> Совета  депутатов</w:t>
            </w:r>
          </w:p>
          <w:p w:rsidR="00602393" w:rsidRPr="005C7CA4" w:rsidRDefault="00602393" w:rsidP="00FC0E53">
            <w:pPr>
              <w:ind w:right="28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Е.Н.Шалудкиной</w:t>
            </w:r>
          </w:p>
        </w:tc>
      </w:tr>
    </w:tbl>
    <w:p w:rsidR="00602393" w:rsidRDefault="00602393" w:rsidP="002019F7">
      <w:pPr>
        <w:ind w:right="282"/>
        <w:rPr>
          <w:rFonts w:ascii="Times New Roman" w:hAnsi="Times New Roman"/>
          <w:sz w:val="28"/>
          <w:szCs w:val="28"/>
        </w:rPr>
      </w:pPr>
    </w:p>
    <w:p w:rsidR="00602393" w:rsidRDefault="00602393" w:rsidP="002019F7">
      <w:pPr>
        <w:ind w:left="142" w:right="282" w:firstLine="1134"/>
        <w:jc w:val="center"/>
        <w:rPr>
          <w:rFonts w:ascii="Times New Roman" w:hAnsi="Times New Roman"/>
        </w:rPr>
      </w:pPr>
    </w:p>
    <w:p w:rsidR="00602393" w:rsidRPr="002019F7" w:rsidRDefault="00602393" w:rsidP="002019F7">
      <w:pPr>
        <w:ind w:left="142" w:right="282" w:firstLine="113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602393" w:rsidRDefault="00602393" w:rsidP="002019F7">
      <w:pPr>
        <w:ind w:left="142" w:right="282" w:firstLine="1134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Уважаемая Екатерина Николаевна!</w:t>
      </w:r>
    </w:p>
    <w:p w:rsidR="00602393" w:rsidRPr="007258FB" w:rsidRDefault="00602393" w:rsidP="002019F7">
      <w:pPr>
        <w:ind w:left="142" w:right="282" w:firstLine="1134"/>
        <w:jc w:val="center"/>
        <w:rPr>
          <w:rFonts w:ascii="Calibri" w:hAnsi="Calibri"/>
          <w:sz w:val="28"/>
          <w:szCs w:val="28"/>
        </w:rPr>
      </w:pPr>
    </w:p>
    <w:p w:rsidR="00602393" w:rsidRPr="007258FB" w:rsidRDefault="00602393" w:rsidP="002019F7">
      <w:pPr>
        <w:ind w:left="142" w:right="282" w:firstLine="1134"/>
        <w:jc w:val="center"/>
        <w:rPr>
          <w:rFonts w:ascii="Calibri" w:hAnsi="Calibri"/>
          <w:sz w:val="28"/>
          <w:szCs w:val="28"/>
        </w:rPr>
      </w:pPr>
    </w:p>
    <w:p w:rsidR="00602393" w:rsidRDefault="00602393" w:rsidP="002019F7">
      <w:pPr>
        <w:tabs>
          <w:tab w:val="left" w:pos="3717"/>
        </w:tabs>
        <w:ind w:left="142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Юрьевского сельсовета Боготольского района Красноярского края </w:t>
      </w:r>
      <w:r w:rsidRPr="000521CE">
        <w:rPr>
          <w:rFonts w:ascii="Times New Roman" w:hAnsi="Times New Roman"/>
          <w:sz w:val="28"/>
          <w:szCs w:val="28"/>
        </w:rPr>
        <w:t>выносит  на рассмотрени</w:t>
      </w:r>
      <w:r>
        <w:rPr>
          <w:rFonts w:ascii="Times New Roman" w:hAnsi="Times New Roman"/>
          <w:sz w:val="28"/>
          <w:szCs w:val="28"/>
        </w:rPr>
        <w:t>е  депутатами Юрьевского сельского Совета  проект Соглашения о передаче осуществления части полномочий органов местного самоуправления.</w:t>
      </w:r>
    </w:p>
    <w:p w:rsidR="00602393" w:rsidRDefault="00602393" w:rsidP="002019F7">
      <w:pPr>
        <w:tabs>
          <w:tab w:val="left" w:pos="3717"/>
        </w:tabs>
        <w:ind w:left="142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Соглашение имеет приложение 1: порядок определения объема иных межбюджетных трансфертов, необходимых для осуществления передаваемыхполномочий на выполнение вопросов местного значения; и приложение 2: объем иных межбюджетных трансфертов с разбивкой по сельсоветам. </w:t>
      </w:r>
    </w:p>
    <w:p w:rsidR="00602393" w:rsidRDefault="00602393" w:rsidP="002019F7">
      <w:pPr>
        <w:tabs>
          <w:tab w:val="left" w:pos="3717"/>
        </w:tabs>
        <w:ind w:left="142" w:right="282"/>
        <w:rPr>
          <w:rFonts w:ascii="Times New Roman" w:hAnsi="Times New Roman"/>
          <w:sz w:val="28"/>
          <w:szCs w:val="28"/>
        </w:rPr>
      </w:pPr>
    </w:p>
    <w:p w:rsidR="00602393" w:rsidRPr="005C7CA4" w:rsidRDefault="00602393" w:rsidP="002019F7">
      <w:pPr>
        <w:tabs>
          <w:tab w:val="left" w:pos="945"/>
        </w:tabs>
        <w:ind w:left="142" w:right="282"/>
        <w:jc w:val="both"/>
        <w:rPr>
          <w:rFonts w:ascii="Times New Roman" w:hAnsi="Times New Roman"/>
          <w:sz w:val="28"/>
          <w:szCs w:val="28"/>
        </w:rPr>
      </w:pPr>
      <w:r w:rsidRPr="005C7CA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>:</w:t>
      </w:r>
      <w:r w:rsidRPr="005C7CA4">
        <w:rPr>
          <w:rFonts w:ascii="Times New Roman" w:hAnsi="Times New Roman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8 л"/>
        </w:smartTagPr>
        <w:r>
          <w:rPr>
            <w:rFonts w:ascii="Times New Roman" w:hAnsi="Times New Roman"/>
            <w:sz w:val="28"/>
            <w:szCs w:val="28"/>
          </w:rPr>
          <w:t>8</w:t>
        </w:r>
        <w:r w:rsidRPr="005C7CA4">
          <w:rPr>
            <w:rFonts w:ascii="Times New Roman" w:hAnsi="Times New Roman"/>
            <w:sz w:val="28"/>
            <w:szCs w:val="28"/>
          </w:rPr>
          <w:t xml:space="preserve"> л</w:t>
        </w:r>
      </w:smartTag>
      <w:r w:rsidRPr="005C7CA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ед. экз.</w:t>
      </w:r>
    </w:p>
    <w:p w:rsidR="00602393" w:rsidRPr="000716CC" w:rsidRDefault="00602393" w:rsidP="002019F7">
      <w:pPr>
        <w:ind w:right="282"/>
        <w:jc w:val="both"/>
        <w:rPr>
          <w:rFonts w:ascii="Calibri" w:hAnsi="Calibri"/>
          <w:sz w:val="28"/>
          <w:szCs w:val="28"/>
        </w:rPr>
      </w:pPr>
    </w:p>
    <w:p w:rsidR="00602393" w:rsidRPr="000716CC" w:rsidRDefault="00602393" w:rsidP="002019F7">
      <w:pPr>
        <w:ind w:left="142" w:right="282"/>
        <w:jc w:val="both"/>
        <w:rPr>
          <w:rFonts w:ascii="Calibri" w:hAnsi="Calibri"/>
          <w:sz w:val="28"/>
          <w:szCs w:val="28"/>
        </w:rPr>
      </w:pPr>
    </w:p>
    <w:p w:rsidR="00602393" w:rsidRPr="00A63E0A" w:rsidRDefault="00602393" w:rsidP="002019F7">
      <w:pPr>
        <w:ind w:left="142" w:right="282"/>
        <w:jc w:val="both"/>
        <w:rPr>
          <w:rFonts w:ascii="Times New Roman" w:hAnsi="Times New Roman"/>
          <w:sz w:val="28"/>
          <w:szCs w:val="28"/>
        </w:rPr>
      </w:pPr>
      <w:r w:rsidRPr="00A63E0A">
        <w:rPr>
          <w:rFonts w:ascii="Times New Roman" w:hAnsi="Times New Roman"/>
          <w:sz w:val="28"/>
          <w:szCs w:val="28"/>
        </w:rPr>
        <w:t>Глава Юрьевского сельсовета                                      А.В.Белов</w:t>
      </w:r>
    </w:p>
    <w:p w:rsidR="00602393" w:rsidRPr="00A63E0A" w:rsidRDefault="00602393" w:rsidP="002019F7">
      <w:pPr>
        <w:ind w:left="142"/>
        <w:jc w:val="both"/>
        <w:rPr>
          <w:rFonts w:ascii="Calibri" w:hAnsi="Calibri"/>
          <w:sz w:val="28"/>
          <w:szCs w:val="28"/>
        </w:rPr>
      </w:pPr>
    </w:p>
    <w:p w:rsidR="00602393" w:rsidRPr="000716CC" w:rsidRDefault="00602393" w:rsidP="002019F7">
      <w:pPr>
        <w:jc w:val="both"/>
        <w:rPr>
          <w:rFonts w:ascii="Calibri" w:hAnsi="Calibri"/>
        </w:rPr>
      </w:pPr>
    </w:p>
    <w:p w:rsidR="00602393" w:rsidRPr="000716CC" w:rsidRDefault="00602393" w:rsidP="002019F7">
      <w:pPr>
        <w:jc w:val="both"/>
        <w:rPr>
          <w:rFonts w:ascii="Calibri" w:hAnsi="Calibri"/>
        </w:rPr>
      </w:pPr>
    </w:p>
    <w:p w:rsidR="00602393" w:rsidRDefault="00602393" w:rsidP="002019F7">
      <w:pPr>
        <w:jc w:val="both"/>
        <w:rPr>
          <w:rFonts w:ascii="Calibri" w:hAnsi="Calibri"/>
        </w:rPr>
      </w:pPr>
    </w:p>
    <w:p w:rsidR="00602393" w:rsidRDefault="00602393" w:rsidP="002019F7">
      <w:pPr>
        <w:jc w:val="both"/>
        <w:rPr>
          <w:rFonts w:ascii="Calibri" w:hAnsi="Calibri"/>
        </w:rPr>
      </w:pPr>
    </w:p>
    <w:p w:rsidR="00602393" w:rsidRDefault="00602393" w:rsidP="002019F7">
      <w:pPr>
        <w:jc w:val="both"/>
        <w:rPr>
          <w:rFonts w:ascii="Calibri" w:hAnsi="Calibri"/>
        </w:rPr>
      </w:pPr>
    </w:p>
    <w:p w:rsidR="00602393" w:rsidRDefault="00602393" w:rsidP="002019F7">
      <w:pPr>
        <w:jc w:val="both"/>
        <w:rPr>
          <w:rFonts w:ascii="Calibri" w:hAnsi="Calibri"/>
        </w:rPr>
      </w:pPr>
    </w:p>
    <w:p w:rsidR="00602393" w:rsidRDefault="00602393" w:rsidP="002019F7">
      <w:pPr>
        <w:jc w:val="both"/>
        <w:rPr>
          <w:rFonts w:ascii="Calibri" w:hAnsi="Calibri"/>
        </w:rPr>
      </w:pPr>
    </w:p>
    <w:p w:rsidR="00602393" w:rsidRDefault="00602393" w:rsidP="002019F7">
      <w:pPr>
        <w:jc w:val="both"/>
        <w:rPr>
          <w:rFonts w:ascii="Calibri" w:hAnsi="Calibri"/>
        </w:rPr>
      </w:pPr>
    </w:p>
    <w:p w:rsidR="00602393" w:rsidRDefault="00602393" w:rsidP="002019F7">
      <w:pPr>
        <w:jc w:val="both"/>
        <w:rPr>
          <w:rFonts w:ascii="Calibri" w:hAnsi="Calibri"/>
        </w:rPr>
      </w:pPr>
    </w:p>
    <w:p w:rsidR="00602393" w:rsidRDefault="00602393" w:rsidP="002019F7">
      <w:pPr>
        <w:jc w:val="both"/>
        <w:rPr>
          <w:rFonts w:ascii="Calibri" w:hAnsi="Calibri"/>
        </w:rPr>
      </w:pPr>
    </w:p>
    <w:p w:rsidR="00602393" w:rsidRDefault="00602393" w:rsidP="002019F7">
      <w:pPr>
        <w:jc w:val="both"/>
        <w:rPr>
          <w:rFonts w:ascii="Calibri" w:hAnsi="Calibri"/>
        </w:rPr>
      </w:pPr>
    </w:p>
    <w:p w:rsidR="00602393" w:rsidRDefault="00602393" w:rsidP="002019F7">
      <w:pPr>
        <w:jc w:val="both"/>
        <w:rPr>
          <w:rFonts w:ascii="Calibri" w:hAnsi="Calibri"/>
        </w:rPr>
      </w:pPr>
    </w:p>
    <w:p w:rsidR="00602393" w:rsidRPr="000716CC" w:rsidRDefault="00602393" w:rsidP="002019F7">
      <w:pPr>
        <w:jc w:val="both"/>
        <w:rPr>
          <w:rFonts w:ascii="Calibri" w:hAnsi="Calibri"/>
        </w:rPr>
      </w:pPr>
    </w:p>
    <w:p w:rsidR="00602393" w:rsidRPr="00151092" w:rsidRDefault="00602393" w:rsidP="002019F7">
      <w:pPr>
        <w:jc w:val="both"/>
        <w:rPr>
          <w:rFonts w:ascii="Times New Roman" w:hAnsi="Times New Roman"/>
          <w:sz w:val="20"/>
          <w:szCs w:val="20"/>
        </w:rPr>
      </w:pPr>
    </w:p>
    <w:p w:rsidR="00602393" w:rsidRDefault="00602393">
      <w:bookmarkStart w:id="0" w:name="_GoBack"/>
      <w:bookmarkEnd w:id="0"/>
    </w:p>
    <w:sectPr w:rsidR="00602393" w:rsidSect="00741D0B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ladimir Script">
    <w:altName w:val="Pristin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3B98"/>
    <w:rsid w:val="00035839"/>
    <w:rsid w:val="00047CAB"/>
    <w:rsid w:val="000521CE"/>
    <w:rsid w:val="000716CC"/>
    <w:rsid w:val="00151092"/>
    <w:rsid w:val="00157650"/>
    <w:rsid w:val="002019F7"/>
    <w:rsid w:val="002766D8"/>
    <w:rsid w:val="003340FA"/>
    <w:rsid w:val="00364762"/>
    <w:rsid w:val="0041093D"/>
    <w:rsid w:val="00597581"/>
    <w:rsid w:val="005C7CA4"/>
    <w:rsid w:val="00602393"/>
    <w:rsid w:val="0069034F"/>
    <w:rsid w:val="007258FB"/>
    <w:rsid w:val="00741D0B"/>
    <w:rsid w:val="0087550E"/>
    <w:rsid w:val="009C016D"/>
    <w:rsid w:val="00A53F7B"/>
    <w:rsid w:val="00A63E0A"/>
    <w:rsid w:val="00B90A89"/>
    <w:rsid w:val="00D42DA0"/>
    <w:rsid w:val="00E30E83"/>
    <w:rsid w:val="00EF3B98"/>
    <w:rsid w:val="00F101D1"/>
    <w:rsid w:val="00F316F8"/>
    <w:rsid w:val="00FC0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9F7"/>
    <w:rPr>
      <w:rFonts w:ascii="Vladimir Script" w:eastAsia="Times New Roman" w:hAnsi="Vladimir Script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019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19F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53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164</Words>
  <Characters>941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USER</cp:lastModifiedBy>
  <cp:revision>12</cp:revision>
  <cp:lastPrinted>2004-12-31T17:32:00Z</cp:lastPrinted>
  <dcterms:created xsi:type="dcterms:W3CDTF">2015-10-28T04:32:00Z</dcterms:created>
  <dcterms:modified xsi:type="dcterms:W3CDTF">2004-12-31T17:32:00Z</dcterms:modified>
</cp:coreProperties>
</file>